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60A49973" w14:textId="5F12083C" w:rsidR="009D7AD7" w:rsidRPr="00A164C8" w:rsidRDefault="009D7AD7" w:rsidP="009D7AD7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bookmarkStart w:id="0" w:name="_GoBack"/>
      <w:bookmarkEnd w:id="0"/>
      <w:r w:rsidRPr="00A164C8">
        <w:rPr>
          <w:rFonts w:cs="Arial"/>
          <w:sz w:val="19"/>
          <w:szCs w:val="19"/>
        </w:rPr>
        <w:t>02-0031/2025</w:t>
      </w:r>
    </w:p>
    <w:p w14:paraId="259FAED0" w14:textId="77777777" w:rsidR="009D7AD7" w:rsidRPr="00A164C8" w:rsidRDefault="009D7AD7" w:rsidP="009D7AD7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3E7F8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</w:t>
      </w:r>
      <w:r w:rsidR="004D3F6E">
        <w:rPr>
          <w:rFonts w:ascii="Arial" w:hAnsi="Arial" w:cs="Arial"/>
        </w:rPr>
        <w:t>rijave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21CDAFB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</w:t>
      </w:r>
      <w:r w:rsidR="004D3F6E">
        <w:rPr>
          <w:rFonts w:cs="Arial"/>
          <w:i/>
        </w:rPr>
        <w:t>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0ED51FA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D7AD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D7AD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4D1A93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7AD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7AD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053E6674" w:rsidR="00C0552D" w:rsidRPr="00BF26B9" w:rsidRDefault="004D3F6E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C27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AD7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374E3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730204-1DD7-4558-B821-25646EF0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64b5e79a-161e-4f4f-95e3-8c5cd0f50b65"/>
    <ds:schemaRef ds:uri="http://purl.org/dc/elements/1.1/"/>
    <ds:schemaRef ds:uri="http://schemas.microsoft.com/office/infopath/2007/PartnerControls"/>
    <ds:schemaRef ds:uri="6a4cc071-bd85-44c5-acc7-68a9b922d49c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9351641-3610-4460-B81A-96181EF4D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5</cp:revision>
  <cp:lastPrinted>2016-06-20T06:28:00Z</cp:lastPrinted>
  <dcterms:created xsi:type="dcterms:W3CDTF">2023-04-21T15:18:00Z</dcterms:created>
  <dcterms:modified xsi:type="dcterms:W3CDTF">2025-10-02T09:48:00Z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